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76353C" w14:textId="77777777" w:rsidR="00F35B64" w:rsidRDefault="00F35B64" w:rsidP="00F35B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Sibyl CHAMBERLAYN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61E51410" w14:textId="77777777" w:rsidR="00F35B64" w:rsidRDefault="00F35B64" w:rsidP="00F35B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3F9EC7" w14:textId="77777777" w:rsidR="00F35B64" w:rsidRDefault="00F35B64" w:rsidP="00F35B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BB0087" w14:textId="77777777" w:rsidR="00F35B64" w:rsidRDefault="00F35B64" w:rsidP="00F35B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Richard(q.v.)</w:t>
      </w:r>
    </w:p>
    <w:p w14:paraId="640FF26A" w14:textId="77777777" w:rsidR="00F35B64" w:rsidRDefault="00F35B64" w:rsidP="00F35B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(C.C.R. 1476-85 p.71)</w:t>
      </w:r>
    </w:p>
    <w:p w14:paraId="52D3AF43" w14:textId="77777777" w:rsidR="00F35B64" w:rsidRDefault="00F35B64" w:rsidP="00F35B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F7869E" w14:textId="77777777" w:rsidR="00F35B64" w:rsidRDefault="00F35B64" w:rsidP="00F35B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F416BE" w14:textId="77777777" w:rsidR="00F35B64" w:rsidRDefault="00F35B64" w:rsidP="00F35B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Jun.</w:t>
      </w: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 xml:space="preserve">Release and quitclaim by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Lideard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to them of all his rights in the</w:t>
      </w:r>
    </w:p>
    <w:p w14:paraId="1E194B78" w14:textId="77777777" w:rsidR="00F35B64" w:rsidRDefault="00F35B64" w:rsidP="00F35B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manors of Staunton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St.John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Barton </w:t>
      </w:r>
      <w:proofErr w:type="spellStart"/>
      <w:r>
        <w:rPr>
          <w:rFonts w:ascii="Times New Roman" w:hAnsi="Times New Roman" w:cs="Times New Roman"/>
          <w:sz w:val="24"/>
          <w:szCs w:val="24"/>
        </w:rPr>
        <w:t>St.John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</w:rPr>
        <w:t>.  (ibid.)</w:t>
      </w:r>
    </w:p>
    <w:p w14:paraId="4B710945" w14:textId="77777777" w:rsidR="00F35B64" w:rsidRDefault="00F35B64" w:rsidP="00F35B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7D6B44" w14:textId="77777777" w:rsidR="00F35B64" w:rsidRDefault="00F35B64" w:rsidP="00F35B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88E951" w14:textId="77777777" w:rsidR="00F35B64" w:rsidRDefault="00F35B64" w:rsidP="00F35B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April 2021</w:t>
      </w:r>
    </w:p>
    <w:p w14:paraId="6D5E89C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B76C99" w14:textId="77777777" w:rsidR="00F35B64" w:rsidRDefault="00F35B64" w:rsidP="009139A6">
      <w:r>
        <w:separator/>
      </w:r>
    </w:p>
  </w:endnote>
  <w:endnote w:type="continuationSeparator" w:id="0">
    <w:p w14:paraId="47972138" w14:textId="77777777" w:rsidR="00F35B64" w:rsidRDefault="00F35B6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C290D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BE497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E0E03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D9BA71" w14:textId="77777777" w:rsidR="00F35B64" w:rsidRDefault="00F35B64" w:rsidP="009139A6">
      <w:r>
        <w:separator/>
      </w:r>
    </w:p>
  </w:footnote>
  <w:footnote w:type="continuationSeparator" w:id="0">
    <w:p w14:paraId="5E8B27C6" w14:textId="77777777" w:rsidR="00F35B64" w:rsidRDefault="00F35B6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6D1E1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3D9EC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F5F9C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B64"/>
    <w:rsid w:val="000666E0"/>
    <w:rsid w:val="002510B7"/>
    <w:rsid w:val="005C130B"/>
    <w:rsid w:val="00826F5C"/>
    <w:rsid w:val="009139A6"/>
    <w:rsid w:val="009448BB"/>
    <w:rsid w:val="00A3176C"/>
    <w:rsid w:val="00BA00AB"/>
    <w:rsid w:val="00EB3209"/>
    <w:rsid w:val="00F35B64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6AB902"/>
  <w15:chartTrackingRefBased/>
  <w15:docId w15:val="{FC3A0E9B-AFC7-4D14-B8E7-1CF37CA67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2021-04-01T20:50:00Z</dcterms:created>
  <dcterms:modified xsi:type="dcterms:W3CDTF">2021-04-01T20:50:00Z</dcterms:modified>
</cp:coreProperties>
</file>